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753" w:rsidRDefault="003F4753" w:rsidP="003F47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PAGE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3F4753" w:rsidRDefault="003F4753" w:rsidP="003F47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F4753" w:rsidRDefault="003F4753" w:rsidP="003F47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F4753" w:rsidRDefault="003F4753" w:rsidP="003F47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He made a plaint of debt against John Russell of Hornchurch, Essex(q.v.).</w:t>
      </w:r>
    </w:p>
    <w:p w:rsidR="003F4753" w:rsidRDefault="003F4753" w:rsidP="003F47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3F4753" w:rsidRDefault="003F4753" w:rsidP="003F47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F4753" w:rsidRDefault="003F4753" w:rsidP="003F47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F4753" w:rsidRDefault="003F4753" w:rsidP="003F475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29 April 2016</w:t>
      </w:r>
    </w:p>
    <w:p w:rsidR="006B2F86" w:rsidRPr="00E71FC3" w:rsidRDefault="003F475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753" w:rsidRDefault="003F4753" w:rsidP="00E71FC3">
      <w:pPr>
        <w:spacing w:after="0" w:line="240" w:lineRule="auto"/>
      </w:pPr>
      <w:r>
        <w:separator/>
      </w:r>
    </w:p>
  </w:endnote>
  <w:endnote w:type="continuationSeparator" w:id="0">
    <w:p w:rsidR="003F4753" w:rsidRDefault="003F47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753" w:rsidRDefault="003F4753" w:rsidP="00E71FC3">
      <w:pPr>
        <w:spacing w:after="0" w:line="240" w:lineRule="auto"/>
      </w:pPr>
      <w:r>
        <w:separator/>
      </w:r>
    </w:p>
  </w:footnote>
  <w:footnote w:type="continuationSeparator" w:id="0">
    <w:p w:rsidR="003F4753" w:rsidRDefault="003F47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753"/>
    <w:rsid w:val="003F475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B5FB0F-6643-405D-AF6C-B9DB0908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F47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2016-05-21T18:49:00Z</dcterms:created>
  <dcterms:modified xsi:type="dcterms:W3CDTF">2016-05-21T18:49:00Z</dcterms:modified>
</cp:coreProperties>
</file>